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88D" w:rsidRPr="000B569E" w:rsidRDefault="0000388D" w:rsidP="000B569E">
      <w:pPr>
        <w:jc w:val="both"/>
        <w:rPr>
          <w:szCs w:val="24"/>
        </w:rPr>
      </w:pPr>
      <w:r w:rsidRPr="000B569E">
        <w:rPr>
          <w:szCs w:val="24"/>
        </w:rPr>
        <w:t xml:space="preserve">                                                                                              </w:t>
      </w:r>
      <w:r w:rsidRPr="000B569E">
        <w:rPr>
          <w:szCs w:val="24"/>
        </w:rPr>
        <w:tab/>
      </w:r>
      <w:r w:rsidRPr="000B569E">
        <w:rPr>
          <w:szCs w:val="24"/>
        </w:rPr>
        <w:tab/>
        <w:t>ПРОЕКТ</w:t>
      </w:r>
    </w:p>
    <w:p w:rsidR="0000388D" w:rsidRPr="000B569E" w:rsidRDefault="0000388D" w:rsidP="000B569E">
      <w:pPr>
        <w:keepNext/>
        <w:jc w:val="center"/>
        <w:outlineLvl w:val="3"/>
        <w:rPr>
          <w:szCs w:val="20"/>
        </w:rPr>
      </w:pPr>
      <w:r w:rsidRPr="00FB5E2B">
        <w:rPr>
          <w:b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1pt" fillcolor="window">
            <v:imagedata r:id="rId6" o:title=""/>
          </v:shape>
        </w:pict>
      </w:r>
    </w:p>
    <w:p w:rsidR="0000388D" w:rsidRPr="000B569E" w:rsidRDefault="0000388D" w:rsidP="000B569E">
      <w:pPr>
        <w:keepNext/>
        <w:jc w:val="center"/>
        <w:outlineLvl w:val="1"/>
        <w:rPr>
          <w:b/>
          <w:szCs w:val="20"/>
        </w:rPr>
      </w:pPr>
      <w:r w:rsidRPr="000B569E">
        <w:rPr>
          <w:b/>
          <w:szCs w:val="20"/>
        </w:rPr>
        <w:t>УКРАЇНА</w:t>
      </w:r>
    </w:p>
    <w:p w:rsidR="0000388D" w:rsidRPr="000B569E" w:rsidRDefault="0000388D" w:rsidP="000B569E">
      <w:pPr>
        <w:keepNext/>
        <w:jc w:val="center"/>
        <w:outlineLvl w:val="2"/>
        <w:rPr>
          <w:b/>
          <w:i/>
          <w:szCs w:val="20"/>
        </w:rPr>
      </w:pPr>
      <w:r w:rsidRPr="000B569E">
        <w:rPr>
          <w:b/>
          <w:i/>
          <w:szCs w:val="20"/>
        </w:rPr>
        <w:t>Пологівська районна рада</w:t>
      </w:r>
    </w:p>
    <w:p w:rsidR="0000388D" w:rsidRPr="000B569E" w:rsidRDefault="0000388D" w:rsidP="000B569E">
      <w:pPr>
        <w:jc w:val="center"/>
        <w:rPr>
          <w:b/>
          <w:i/>
          <w:szCs w:val="24"/>
        </w:rPr>
      </w:pPr>
      <w:r w:rsidRPr="000B569E">
        <w:rPr>
          <w:b/>
          <w:i/>
          <w:szCs w:val="24"/>
        </w:rPr>
        <w:t>Запорізької області</w:t>
      </w:r>
    </w:p>
    <w:p w:rsidR="0000388D" w:rsidRPr="000B569E" w:rsidRDefault="0000388D" w:rsidP="000B569E">
      <w:pPr>
        <w:jc w:val="center"/>
        <w:rPr>
          <w:b/>
          <w:i/>
          <w:szCs w:val="24"/>
        </w:rPr>
      </w:pPr>
      <w:r w:rsidRPr="000B569E">
        <w:rPr>
          <w:b/>
          <w:i/>
          <w:szCs w:val="24"/>
        </w:rPr>
        <w:t>сьомого скликання</w:t>
      </w:r>
    </w:p>
    <w:p w:rsidR="0000388D" w:rsidRPr="000B569E" w:rsidRDefault="0000388D" w:rsidP="000B569E">
      <w:pPr>
        <w:jc w:val="center"/>
        <w:rPr>
          <w:b/>
          <w:i/>
          <w:szCs w:val="24"/>
        </w:rPr>
      </w:pPr>
      <w:r>
        <w:rPr>
          <w:b/>
          <w:i/>
          <w:szCs w:val="24"/>
        </w:rPr>
        <w:t xml:space="preserve"> сьома </w:t>
      </w:r>
      <w:r w:rsidRPr="000B569E">
        <w:rPr>
          <w:b/>
          <w:i/>
          <w:szCs w:val="24"/>
        </w:rPr>
        <w:t xml:space="preserve">сесія </w:t>
      </w:r>
    </w:p>
    <w:p w:rsidR="0000388D" w:rsidRPr="000B569E" w:rsidRDefault="0000388D" w:rsidP="000B569E">
      <w:pPr>
        <w:jc w:val="center"/>
        <w:rPr>
          <w:b/>
          <w:i/>
          <w:szCs w:val="24"/>
        </w:rPr>
      </w:pPr>
    </w:p>
    <w:p w:rsidR="0000388D" w:rsidRPr="000B569E" w:rsidRDefault="0000388D" w:rsidP="000B569E">
      <w:pPr>
        <w:jc w:val="center"/>
        <w:rPr>
          <w:b/>
          <w:i/>
          <w:szCs w:val="24"/>
        </w:rPr>
      </w:pPr>
      <w:r w:rsidRPr="000B569E">
        <w:rPr>
          <w:b/>
          <w:i/>
          <w:szCs w:val="24"/>
        </w:rPr>
        <w:t>Р і ш е н н я</w:t>
      </w:r>
    </w:p>
    <w:p w:rsidR="0000388D" w:rsidRPr="000B569E" w:rsidRDefault="0000388D" w:rsidP="000B569E">
      <w:pPr>
        <w:jc w:val="both"/>
        <w:rPr>
          <w:b/>
          <w:i/>
          <w:sz w:val="24"/>
          <w:szCs w:val="24"/>
        </w:rPr>
      </w:pPr>
      <w:r w:rsidRPr="000B569E">
        <w:rPr>
          <w:b/>
          <w:i/>
          <w:szCs w:val="24"/>
        </w:rPr>
        <w:t xml:space="preserve">  </w:t>
      </w:r>
      <w:r w:rsidRPr="000B569E">
        <w:rPr>
          <w:b/>
          <w:sz w:val="24"/>
          <w:szCs w:val="24"/>
        </w:rPr>
        <w:t xml:space="preserve">______________________ </w:t>
      </w:r>
      <w:r w:rsidRPr="000B569E">
        <w:rPr>
          <w:sz w:val="24"/>
          <w:szCs w:val="24"/>
        </w:rPr>
        <w:t xml:space="preserve">                                                                                №_____</w:t>
      </w:r>
    </w:p>
    <w:p w:rsidR="0000388D" w:rsidRPr="000B569E" w:rsidRDefault="0000388D" w:rsidP="000B569E">
      <w:pPr>
        <w:spacing w:line="240" w:lineRule="exact"/>
        <w:jc w:val="both"/>
        <w:rPr>
          <w:szCs w:val="24"/>
        </w:rPr>
      </w:pPr>
    </w:p>
    <w:p w:rsidR="0000388D" w:rsidRPr="000B569E" w:rsidRDefault="0000388D" w:rsidP="000B569E">
      <w:pPr>
        <w:spacing w:line="240" w:lineRule="exact"/>
        <w:jc w:val="both"/>
      </w:pPr>
      <w:r w:rsidRPr="000B569E">
        <w:t xml:space="preserve">Про припинення </w:t>
      </w:r>
      <w:r>
        <w:t>комунальної установи Новофедорівська загальноосвітня  школа I-II</w:t>
      </w:r>
      <w:r w:rsidRPr="000B569E">
        <w:t xml:space="preserve"> ступенів Пологівської районної ради Запорізької області шляхом ліквідації</w:t>
      </w:r>
    </w:p>
    <w:p w:rsidR="0000388D" w:rsidRPr="000B569E" w:rsidRDefault="0000388D" w:rsidP="000B569E">
      <w:pPr>
        <w:jc w:val="both"/>
        <w:rPr>
          <w:szCs w:val="24"/>
        </w:rPr>
      </w:pPr>
    </w:p>
    <w:p w:rsidR="0000388D" w:rsidRPr="00075501" w:rsidRDefault="0000388D" w:rsidP="000B569E">
      <w:pPr>
        <w:ind w:firstLine="708"/>
        <w:jc w:val="both"/>
        <w:rPr>
          <w:szCs w:val="24"/>
        </w:rPr>
      </w:pPr>
      <w:r w:rsidRPr="000B569E">
        <w:rPr>
          <w:szCs w:val="24"/>
        </w:rPr>
        <w:t xml:space="preserve">Керуючись </w:t>
      </w:r>
      <w:r>
        <w:t>статтями</w:t>
      </w:r>
      <w:r w:rsidRPr="000B569E">
        <w:t xml:space="preserve"> 43, 60 Закону України «Про місцеве самоврядування в Україні», Законом України «Про внесення змін до деяких законодавчих актів Укра</w:t>
      </w:r>
      <w:r>
        <w:t>їни» від 24.12.2015 № 911-VІІІ, статтями</w:t>
      </w:r>
      <w:r w:rsidRPr="000B569E">
        <w:t xml:space="preserve"> 104, 105, 110, 111, 11</w:t>
      </w:r>
      <w:r>
        <w:t>2 Цивільного кодексу України, частиною 6 статті</w:t>
      </w:r>
      <w:r w:rsidRPr="000B569E">
        <w:t xml:space="preserve"> 11 Закону України «Про загальну середню освіту»,</w:t>
      </w:r>
      <w:r w:rsidRPr="000B569E">
        <w:rPr>
          <w:szCs w:val="24"/>
        </w:rPr>
        <w:t xml:space="preserve"> Пологівська районна рада вирішила:</w:t>
      </w:r>
    </w:p>
    <w:p w:rsidR="0000388D" w:rsidRPr="00075501" w:rsidRDefault="0000388D" w:rsidP="000B569E">
      <w:pPr>
        <w:ind w:firstLine="708"/>
        <w:jc w:val="both"/>
      </w:pPr>
    </w:p>
    <w:p w:rsidR="0000388D" w:rsidRPr="00F21422" w:rsidRDefault="0000388D" w:rsidP="000B569E">
      <w:pPr>
        <w:ind w:firstLine="708"/>
        <w:jc w:val="both"/>
      </w:pPr>
      <w:r w:rsidRPr="000B569E">
        <w:t xml:space="preserve">1. Припинити </w:t>
      </w:r>
      <w:r>
        <w:t>комунальну установу Новофедорівська загальноосвітня  школа I-II</w:t>
      </w:r>
      <w:r w:rsidRPr="000B569E">
        <w:t xml:space="preserve"> ступенів Пологівської районної ради Запорізької області (код ЄДРПОУ </w:t>
      </w:r>
      <w:r w:rsidRPr="00F93300">
        <w:t>26317906</w:t>
      </w:r>
      <w:r w:rsidRPr="000B569E">
        <w:t xml:space="preserve">), місцезнаходження: Запорізька область, </w:t>
      </w:r>
      <w:r>
        <w:t>Пологівський район, село Новофедорівка, вулиця</w:t>
      </w:r>
      <w:r w:rsidRPr="00F93300">
        <w:t xml:space="preserve"> Молодіжна, </w:t>
      </w:r>
      <w:r>
        <w:t xml:space="preserve">будинок </w:t>
      </w:r>
      <w:r w:rsidRPr="00F93300">
        <w:t>100</w:t>
      </w:r>
      <w:r w:rsidRPr="000B569E">
        <w:t>, шляхом ліквідації.</w:t>
      </w:r>
      <w:r w:rsidRPr="00F93300">
        <w:t xml:space="preserve"> </w:t>
      </w:r>
    </w:p>
    <w:p w:rsidR="0000388D" w:rsidRPr="00F21422" w:rsidRDefault="0000388D" w:rsidP="000B569E">
      <w:pPr>
        <w:ind w:firstLine="708"/>
        <w:jc w:val="both"/>
      </w:pPr>
    </w:p>
    <w:p w:rsidR="0000388D" w:rsidRPr="00F21422" w:rsidRDefault="0000388D" w:rsidP="000B569E">
      <w:pPr>
        <w:ind w:firstLine="708"/>
        <w:jc w:val="both"/>
      </w:pPr>
      <w:r w:rsidRPr="000B569E">
        <w:t>2. Створити ліквідаційну комісію з припинення діяльності у складі згідно з додатком</w:t>
      </w:r>
      <w:r>
        <w:t xml:space="preserve"> (додається)</w:t>
      </w:r>
      <w:r w:rsidRPr="000B569E">
        <w:t>.</w:t>
      </w:r>
    </w:p>
    <w:p w:rsidR="0000388D" w:rsidRPr="00F21422" w:rsidRDefault="0000388D" w:rsidP="000B569E">
      <w:pPr>
        <w:ind w:firstLine="708"/>
        <w:jc w:val="both"/>
      </w:pPr>
    </w:p>
    <w:p w:rsidR="0000388D" w:rsidRPr="00F21422" w:rsidRDefault="0000388D" w:rsidP="000B569E">
      <w:pPr>
        <w:ind w:firstLine="708"/>
        <w:jc w:val="both"/>
      </w:pPr>
      <w:r w:rsidRPr="000B569E">
        <w:t>3. Дозволити ліквідаційній комісії здійснити всі дії передбачені чинним законодавством України, що пов’язані з припиненням установи шляхом ліквідації.</w:t>
      </w:r>
      <w:r>
        <w:t xml:space="preserve">  </w:t>
      </w:r>
    </w:p>
    <w:p w:rsidR="0000388D" w:rsidRPr="00F21422" w:rsidRDefault="0000388D" w:rsidP="000B569E">
      <w:pPr>
        <w:ind w:firstLine="708"/>
        <w:jc w:val="both"/>
      </w:pPr>
    </w:p>
    <w:p w:rsidR="0000388D" w:rsidRPr="00F21422" w:rsidRDefault="0000388D" w:rsidP="00A26034">
      <w:pPr>
        <w:ind w:firstLine="708"/>
        <w:jc w:val="both"/>
      </w:pPr>
      <w:r w:rsidRPr="000B569E">
        <w:t xml:space="preserve">4. </w:t>
      </w:r>
      <w:r w:rsidRPr="00694451">
        <w:t>Вста</w:t>
      </w:r>
      <w:r>
        <w:t>новити, що претензії кредиторів до</w:t>
      </w:r>
      <w:r w:rsidRPr="00C86CAA">
        <w:t xml:space="preserve"> </w:t>
      </w:r>
      <w:r>
        <w:t xml:space="preserve">комунальної установи Новофедорівська загальноосвітня школа І-ІІ ступенів </w:t>
      </w:r>
      <w:r w:rsidRPr="00942D24">
        <w:t>Пологівської районної ради Запорізької обла</w:t>
      </w:r>
      <w:r>
        <w:t>сті</w:t>
      </w:r>
      <w:r w:rsidRPr="00694451">
        <w:t xml:space="preserve"> приймаються протягом двох місяців з</w:t>
      </w:r>
      <w:r w:rsidRPr="003F484A">
        <w:t xml:space="preserve"> </w:t>
      </w:r>
      <w:r>
        <w:t xml:space="preserve">дня оприлюднення повідомлення </w:t>
      </w:r>
      <w:r w:rsidRPr="003F484A">
        <w:rPr>
          <w:color w:val="000000"/>
          <w:shd w:val="clear" w:color="auto" w:fill="FFFFFF"/>
        </w:rPr>
        <w:t>про рішення щодо припинення</w:t>
      </w:r>
      <w:r w:rsidRPr="00694451">
        <w:t>.</w:t>
      </w:r>
    </w:p>
    <w:p w:rsidR="0000388D" w:rsidRPr="00F21422" w:rsidRDefault="0000388D" w:rsidP="00A26034">
      <w:pPr>
        <w:ind w:firstLine="708"/>
        <w:jc w:val="both"/>
      </w:pPr>
    </w:p>
    <w:p w:rsidR="0000388D" w:rsidRPr="00F21422" w:rsidRDefault="0000388D" w:rsidP="000B569E">
      <w:pPr>
        <w:ind w:firstLine="708"/>
        <w:jc w:val="both"/>
      </w:pPr>
      <w:r w:rsidRPr="000B569E">
        <w:t>5</w:t>
      </w:r>
      <w:r>
        <w:t>.</w:t>
      </w:r>
      <w:r w:rsidRPr="00A26034">
        <w:t xml:space="preserve"> </w:t>
      </w:r>
      <w:r>
        <w:t>Після завершення розрахунків з кредиторами, ліквідаційній комісії надати на затвердження районної ради ліквідаційний баланс.</w:t>
      </w:r>
    </w:p>
    <w:p w:rsidR="0000388D" w:rsidRPr="00F21422" w:rsidRDefault="0000388D" w:rsidP="000B569E">
      <w:pPr>
        <w:ind w:firstLine="708"/>
        <w:jc w:val="both"/>
      </w:pPr>
    </w:p>
    <w:p w:rsidR="0000388D" w:rsidRPr="00F21422" w:rsidRDefault="0000388D" w:rsidP="00A26034">
      <w:pPr>
        <w:ind w:firstLine="708"/>
        <w:jc w:val="both"/>
      </w:pPr>
      <w:r>
        <w:t>6.</w:t>
      </w:r>
      <w:r w:rsidRPr="000B569E">
        <w:t xml:space="preserve"> Установити термін проведення ліквідації 2 місяці із дня прийняття рішення про ліквідацію </w:t>
      </w:r>
      <w:r>
        <w:t>комунальної установи Новофедорівська загальноосвітня  школа I-II</w:t>
      </w:r>
      <w:r w:rsidRPr="000B569E">
        <w:t xml:space="preserve"> ступенів Пологівської районної ради Запорізької області.</w:t>
      </w:r>
    </w:p>
    <w:p w:rsidR="0000388D" w:rsidRPr="00F21422" w:rsidRDefault="0000388D" w:rsidP="00A26034">
      <w:pPr>
        <w:ind w:firstLine="708"/>
        <w:jc w:val="both"/>
      </w:pPr>
    </w:p>
    <w:p w:rsidR="0000388D" w:rsidRPr="000B569E" w:rsidRDefault="0000388D" w:rsidP="000B569E">
      <w:pPr>
        <w:ind w:firstLine="708"/>
        <w:jc w:val="both"/>
      </w:pPr>
      <w:r w:rsidRPr="000B569E">
        <w:t>7.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00388D" w:rsidRPr="00F21422" w:rsidRDefault="0000388D" w:rsidP="000B569E">
      <w:pPr>
        <w:jc w:val="both"/>
        <w:rPr>
          <w:lang w:val="ru-RU"/>
        </w:rPr>
      </w:pPr>
    </w:p>
    <w:p w:rsidR="0000388D" w:rsidRPr="00F21422" w:rsidRDefault="0000388D" w:rsidP="000B569E">
      <w:pPr>
        <w:jc w:val="both"/>
        <w:rPr>
          <w:lang w:val="ru-RU"/>
        </w:rPr>
      </w:pPr>
    </w:p>
    <w:p w:rsidR="0000388D" w:rsidRPr="000B569E" w:rsidRDefault="0000388D" w:rsidP="000B569E">
      <w:pPr>
        <w:jc w:val="both"/>
      </w:pPr>
      <w:r w:rsidRPr="000B569E">
        <w:t>Голова ради</w:t>
      </w:r>
      <w:r w:rsidRPr="000B569E">
        <w:tab/>
      </w:r>
      <w:r w:rsidRPr="000B569E">
        <w:tab/>
      </w:r>
      <w:r w:rsidRPr="000B569E">
        <w:tab/>
      </w:r>
      <w:r w:rsidRPr="000B569E">
        <w:tab/>
      </w:r>
      <w:r w:rsidRPr="000B569E">
        <w:tab/>
      </w:r>
      <w:r w:rsidRPr="000B569E">
        <w:tab/>
      </w:r>
      <w:r w:rsidRPr="000B569E">
        <w:tab/>
      </w:r>
      <w:r w:rsidRPr="000B569E">
        <w:tab/>
        <w:t>О.П. Покутній</w:t>
      </w:r>
    </w:p>
    <w:p w:rsidR="0000388D" w:rsidRPr="000B569E" w:rsidRDefault="0000388D" w:rsidP="000B569E">
      <w:pPr>
        <w:jc w:val="both"/>
      </w:pPr>
    </w:p>
    <w:p w:rsidR="0000388D" w:rsidRPr="000B569E" w:rsidRDefault="0000388D" w:rsidP="000B569E">
      <w:pPr>
        <w:spacing w:line="240" w:lineRule="exact"/>
      </w:pPr>
      <w:r w:rsidRPr="000B569E">
        <w:t xml:space="preserve">Проект підготовлений </w:t>
      </w:r>
    </w:p>
    <w:p w:rsidR="0000388D" w:rsidRPr="000B569E" w:rsidRDefault="0000388D" w:rsidP="000B569E">
      <w:pPr>
        <w:spacing w:line="240" w:lineRule="exact"/>
      </w:pPr>
      <w:r w:rsidRPr="000B569E">
        <w:t>відділом освіти, молоді та спорту</w:t>
      </w:r>
    </w:p>
    <w:p w:rsidR="0000388D" w:rsidRPr="000B569E" w:rsidRDefault="0000388D" w:rsidP="000B569E">
      <w:pPr>
        <w:spacing w:line="240" w:lineRule="exact"/>
      </w:pPr>
      <w:r w:rsidRPr="000B569E">
        <w:t xml:space="preserve">райдержадміністрації </w:t>
      </w:r>
    </w:p>
    <w:p w:rsidR="0000388D" w:rsidRPr="00F21422" w:rsidRDefault="0000388D" w:rsidP="000B569E">
      <w:pPr>
        <w:spacing w:line="240" w:lineRule="exact"/>
        <w:rPr>
          <w:lang w:val="ru-RU"/>
        </w:rPr>
      </w:pPr>
    </w:p>
    <w:p w:rsidR="0000388D" w:rsidRPr="00F21422" w:rsidRDefault="0000388D" w:rsidP="000B569E">
      <w:pPr>
        <w:spacing w:line="240" w:lineRule="exact"/>
        <w:rPr>
          <w:lang w:val="ru-RU"/>
        </w:rPr>
      </w:pPr>
    </w:p>
    <w:p w:rsidR="0000388D" w:rsidRPr="000B569E" w:rsidRDefault="0000388D" w:rsidP="000B569E">
      <w:pPr>
        <w:spacing w:line="240" w:lineRule="exact"/>
      </w:pPr>
      <w:r w:rsidRPr="000B569E">
        <w:t>Начальник відділу освіти,</w:t>
      </w:r>
    </w:p>
    <w:p w:rsidR="0000388D" w:rsidRPr="000B569E" w:rsidRDefault="0000388D" w:rsidP="000B569E">
      <w:pPr>
        <w:spacing w:line="240" w:lineRule="exact"/>
      </w:pPr>
      <w:r w:rsidRPr="000B569E">
        <w:t>молоді та спорту</w:t>
      </w:r>
      <w:r w:rsidRPr="000B569E">
        <w:tab/>
      </w:r>
      <w:r w:rsidRPr="000B569E">
        <w:tab/>
      </w:r>
      <w:r w:rsidRPr="000B569E">
        <w:tab/>
      </w:r>
      <w:r w:rsidRPr="000B569E">
        <w:tab/>
      </w:r>
      <w:r w:rsidRPr="000B569E">
        <w:tab/>
      </w:r>
      <w:r w:rsidRPr="000B569E">
        <w:tab/>
      </w:r>
      <w:r w:rsidRPr="000B569E">
        <w:tab/>
      </w:r>
      <w:r w:rsidRPr="000B569E">
        <w:tab/>
        <w:t>П.В. Капітонов</w:t>
      </w:r>
    </w:p>
    <w:p w:rsidR="0000388D" w:rsidRPr="00F21422" w:rsidRDefault="0000388D" w:rsidP="000B569E">
      <w:pPr>
        <w:spacing w:line="240" w:lineRule="exact"/>
        <w:rPr>
          <w:lang w:val="ru-RU"/>
        </w:rPr>
      </w:pPr>
    </w:p>
    <w:p w:rsidR="0000388D" w:rsidRPr="00F21422" w:rsidRDefault="0000388D" w:rsidP="000B569E">
      <w:pPr>
        <w:spacing w:line="240" w:lineRule="exact"/>
        <w:rPr>
          <w:lang w:val="ru-RU"/>
        </w:rPr>
      </w:pPr>
    </w:p>
    <w:p w:rsidR="0000388D" w:rsidRPr="000B569E" w:rsidRDefault="0000388D" w:rsidP="000B569E">
      <w:pPr>
        <w:spacing w:line="240" w:lineRule="exact"/>
      </w:pPr>
      <w:r w:rsidRPr="000B569E">
        <w:t>Аркуш погодження додається</w:t>
      </w:r>
    </w:p>
    <w:p w:rsidR="0000388D" w:rsidRPr="00F21422" w:rsidRDefault="0000388D" w:rsidP="000B569E">
      <w:pPr>
        <w:spacing w:line="240" w:lineRule="exact"/>
        <w:rPr>
          <w:lang w:val="ru-RU"/>
        </w:rPr>
      </w:pPr>
    </w:p>
    <w:p w:rsidR="0000388D" w:rsidRPr="00F21422" w:rsidRDefault="0000388D" w:rsidP="000B569E">
      <w:pPr>
        <w:spacing w:line="240" w:lineRule="exact"/>
        <w:rPr>
          <w:lang w:val="ru-RU"/>
        </w:rPr>
      </w:pPr>
    </w:p>
    <w:p w:rsidR="0000388D" w:rsidRPr="00F21422" w:rsidRDefault="0000388D" w:rsidP="000B569E">
      <w:pPr>
        <w:spacing w:line="240" w:lineRule="exact"/>
        <w:rPr>
          <w:lang w:val="ru-RU"/>
        </w:rPr>
      </w:pPr>
    </w:p>
    <w:p w:rsidR="0000388D" w:rsidRPr="00F21422" w:rsidRDefault="0000388D" w:rsidP="000B569E">
      <w:pPr>
        <w:spacing w:line="240" w:lineRule="exact"/>
        <w:rPr>
          <w:lang w:val="ru-RU"/>
        </w:rPr>
      </w:pPr>
    </w:p>
    <w:p w:rsidR="0000388D" w:rsidRPr="00F21422" w:rsidRDefault="0000388D" w:rsidP="000B569E">
      <w:pPr>
        <w:spacing w:line="240" w:lineRule="exact"/>
        <w:rPr>
          <w:lang w:val="ru-RU"/>
        </w:rPr>
      </w:pPr>
    </w:p>
    <w:p w:rsidR="0000388D" w:rsidRPr="00F21422" w:rsidRDefault="0000388D" w:rsidP="000B569E">
      <w:pPr>
        <w:spacing w:line="240" w:lineRule="exact"/>
        <w:rPr>
          <w:lang w:val="ru-RU"/>
        </w:rPr>
      </w:pPr>
    </w:p>
    <w:p w:rsidR="0000388D" w:rsidRPr="00F21422" w:rsidRDefault="0000388D" w:rsidP="000B569E">
      <w:pPr>
        <w:spacing w:line="240" w:lineRule="exact"/>
        <w:rPr>
          <w:lang w:val="ru-RU"/>
        </w:rPr>
      </w:pPr>
    </w:p>
    <w:p w:rsidR="0000388D" w:rsidRPr="00F21422" w:rsidRDefault="0000388D" w:rsidP="000B569E">
      <w:pPr>
        <w:spacing w:line="240" w:lineRule="exact"/>
        <w:rPr>
          <w:lang w:val="ru-RU"/>
        </w:rPr>
      </w:pPr>
    </w:p>
    <w:p w:rsidR="0000388D" w:rsidRPr="00F21422" w:rsidRDefault="0000388D" w:rsidP="000B569E">
      <w:pPr>
        <w:spacing w:line="240" w:lineRule="exact"/>
        <w:rPr>
          <w:lang w:val="ru-RU"/>
        </w:rPr>
      </w:pPr>
    </w:p>
    <w:p w:rsidR="0000388D" w:rsidRPr="00F21422" w:rsidRDefault="0000388D" w:rsidP="000B569E">
      <w:pPr>
        <w:spacing w:line="240" w:lineRule="exact"/>
        <w:rPr>
          <w:lang w:val="ru-RU"/>
        </w:rPr>
      </w:pPr>
    </w:p>
    <w:p w:rsidR="0000388D" w:rsidRPr="00F21422" w:rsidRDefault="0000388D" w:rsidP="000B569E">
      <w:pPr>
        <w:spacing w:line="240" w:lineRule="exact"/>
        <w:rPr>
          <w:lang w:val="ru-RU"/>
        </w:rPr>
      </w:pPr>
    </w:p>
    <w:p w:rsidR="0000388D" w:rsidRPr="00F21422" w:rsidRDefault="0000388D" w:rsidP="000B569E">
      <w:pPr>
        <w:spacing w:line="240" w:lineRule="exact"/>
        <w:rPr>
          <w:lang w:val="ru-RU"/>
        </w:rPr>
      </w:pPr>
    </w:p>
    <w:p w:rsidR="0000388D" w:rsidRPr="00F21422" w:rsidRDefault="0000388D" w:rsidP="000B569E">
      <w:pPr>
        <w:spacing w:line="240" w:lineRule="exact"/>
        <w:rPr>
          <w:lang w:val="ru-RU"/>
        </w:rPr>
      </w:pPr>
    </w:p>
    <w:p w:rsidR="0000388D" w:rsidRPr="00F21422" w:rsidRDefault="0000388D" w:rsidP="000B569E">
      <w:pPr>
        <w:spacing w:line="240" w:lineRule="exact"/>
        <w:rPr>
          <w:lang w:val="ru-RU"/>
        </w:rPr>
      </w:pPr>
    </w:p>
    <w:p w:rsidR="0000388D" w:rsidRPr="00F21422" w:rsidRDefault="0000388D" w:rsidP="000B569E">
      <w:pPr>
        <w:spacing w:line="240" w:lineRule="exact"/>
        <w:rPr>
          <w:lang w:val="ru-RU"/>
        </w:rPr>
      </w:pPr>
    </w:p>
    <w:p w:rsidR="0000388D" w:rsidRPr="00F21422" w:rsidRDefault="0000388D" w:rsidP="000B569E">
      <w:pPr>
        <w:spacing w:line="240" w:lineRule="exact"/>
        <w:rPr>
          <w:lang w:val="ru-RU"/>
        </w:rPr>
      </w:pPr>
    </w:p>
    <w:p w:rsidR="0000388D" w:rsidRPr="00F21422" w:rsidRDefault="0000388D" w:rsidP="000B569E">
      <w:pPr>
        <w:spacing w:line="240" w:lineRule="exact"/>
        <w:rPr>
          <w:lang w:val="ru-RU"/>
        </w:rPr>
      </w:pPr>
    </w:p>
    <w:p w:rsidR="0000388D" w:rsidRPr="00F21422" w:rsidRDefault="0000388D" w:rsidP="000B569E">
      <w:pPr>
        <w:spacing w:line="240" w:lineRule="exact"/>
        <w:rPr>
          <w:lang w:val="ru-RU"/>
        </w:rPr>
      </w:pPr>
    </w:p>
    <w:p w:rsidR="0000388D" w:rsidRPr="00F21422" w:rsidRDefault="0000388D" w:rsidP="000B569E">
      <w:pPr>
        <w:spacing w:line="240" w:lineRule="exact"/>
        <w:rPr>
          <w:lang w:val="ru-RU"/>
        </w:rPr>
      </w:pPr>
    </w:p>
    <w:p w:rsidR="0000388D" w:rsidRPr="00F21422" w:rsidRDefault="0000388D" w:rsidP="000B569E">
      <w:pPr>
        <w:spacing w:line="240" w:lineRule="exact"/>
        <w:rPr>
          <w:lang w:val="ru-RU"/>
        </w:rPr>
      </w:pPr>
    </w:p>
    <w:p w:rsidR="0000388D" w:rsidRPr="00F21422" w:rsidRDefault="0000388D" w:rsidP="000B569E">
      <w:pPr>
        <w:spacing w:line="240" w:lineRule="exact"/>
        <w:rPr>
          <w:lang w:val="ru-RU"/>
        </w:rPr>
      </w:pPr>
    </w:p>
    <w:p w:rsidR="0000388D" w:rsidRPr="00F21422" w:rsidRDefault="0000388D" w:rsidP="000B569E">
      <w:pPr>
        <w:spacing w:line="240" w:lineRule="exact"/>
        <w:rPr>
          <w:lang w:val="ru-RU"/>
        </w:rPr>
      </w:pPr>
    </w:p>
    <w:p w:rsidR="0000388D" w:rsidRPr="00F21422" w:rsidRDefault="0000388D" w:rsidP="000B569E">
      <w:pPr>
        <w:spacing w:line="240" w:lineRule="exact"/>
        <w:rPr>
          <w:lang w:val="ru-RU"/>
        </w:rPr>
      </w:pPr>
    </w:p>
    <w:p w:rsidR="0000388D" w:rsidRPr="00F21422" w:rsidRDefault="0000388D" w:rsidP="000B569E">
      <w:pPr>
        <w:spacing w:line="240" w:lineRule="exact"/>
        <w:rPr>
          <w:lang w:val="ru-RU"/>
        </w:rPr>
      </w:pPr>
    </w:p>
    <w:p w:rsidR="0000388D" w:rsidRPr="00F21422" w:rsidRDefault="0000388D" w:rsidP="000B569E">
      <w:pPr>
        <w:spacing w:line="240" w:lineRule="exact"/>
        <w:rPr>
          <w:lang w:val="ru-RU"/>
        </w:rPr>
      </w:pPr>
    </w:p>
    <w:p w:rsidR="0000388D" w:rsidRPr="00F21422" w:rsidRDefault="0000388D" w:rsidP="000B569E">
      <w:pPr>
        <w:spacing w:line="240" w:lineRule="exact"/>
        <w:rPr>
          <w:lang w:val="ru-RU"/>
        </w:rPr>
      </w:pPr>
    </w:p>
    <w:p w:rsidR="0000388D" w:rsidRPr="00F21422" w:rsidRDefault="0000388D" w:rsidP="000B569E">
      <w:pPr>
        <w:spacing w:line="240" w:lineRule="exact"/>
        <w:rPr>
          <w:lang w:val="ru-RU"/>
        </w:rPr>
      </w:pPr>
    </w:p>
    <w:p w:rsidR="0000388D" w:rsidRPr="00F21422" w:rsidRDefault="0000388D" w:rsidP="000B569E">
      <w:pPr>
        <w:spacing w:line="240" w:lineRule="exact"/>
        <w:rPr>
          <w:lang w:val="ru-RU"/>
        </w:rPr>
      </w:pPr>
    </w:p>
    <w:p w:rsidR="0000388D" w:rsidRPr="00F21422" w:rsidRDefault="0000388D" w:rsidP="000B569E">
      <w:pPr>
        <w:spacing w:line="240" w:lineRule="exact"/>
        <w:rPr>
          <w:lang w:val="ru-RU"/>
        </w:rPr>
      </w:pPr>
    </w:p>
    <w:p w:rsidR="0000388D" w:rsidRPr="00F21422" w:rsidRDefault="0000388D" w:rsidP="000B569E">
      <w:pPr>
        <w:spacing w:line="240" w:lineRule="exact"/>
        <w:rPr>
          <w:lang w:val="ru-RU"/>
        </w:rPr>
      </w:pPr>
    </w:p>
    <w:p w:rsidR="0000388D" w:rsidRPr="00F21422" w:rsidRDefault="0000388D" w:rsidP="000B569E">
      <w:pPr>
        <w:spacing w:line="240" w:lineRule="exact"/>
        <w:rPr>
          <w:lang w:val="ru-RU"/>
        </w:rPr>
      </w:pPr>
    </w:p>
    <w:p w:rsidR="0000388D" w:rsidRPr="00F21422" w:rsidRDefault="0000388D" w:rsidP="000B569E">
      <w:pPr>
        <w:spacing w:line="240" w:lineRule="exact"/>
        <w:rPr>
          <w:lang w:val="ru-RU"/>
        </w:rPr>
      </w:pPr>
    </w:p>
    <w:p w:rsidR="0000388D" w:rsidRPr="00F21422" w:rsidRDefault="0000388D" w:rsidP="000B569E">
      <w:pPr>
        <w:spacing w:line="240" w:lineRule="exact"/>
        <w:rPr>
          <w:lang w:val="ru-RU"/>
        </w:rPr>
      </w:pPr>
    </w:p>
    <w:p w:rsidR="0000388D" w:rsidRPr="00F21422" w:rsidRDefault="0000388D" w:rsidP="000B569E">
      <w:pPr>
        <w:spacing w:line="240" w:lineRule="exact"/>
        <w:rPr>
          <w:lang w:val="ru-RU"/>
        </w:rPr>
      </w:pPr>
    </w:p>
    <w:p w:rsidR="0000388D" w:rsidRPr="00075501" w:rsidRDefault="0000388D" w:rsidP="000B569E">
      <w:pPr>
        <w:spacing w:line="240" w:lineRule="exact"/>
      </w:pPr>
    </w:p>
    <w:p w:rsidR="0000388D" w:rsidRPr="00F21422" w:rsidRDefault="0000388D" w:rsidP="000B569E">
      <w:pPr>
        <w:spacing w:line="240" w:lineRule="exact"/>
        <w:rPr>
          <w:lang w:val="ru-RU"/>
        </w:rPr>
      </w:pPr>
    </w:p>
    <w:p w:rsidR="0000388D" w:rsidRDefault="0000388D" w:rsidP="000B569E">
      <w:pPr>
        <w:rPr>
          <w:sz w:val="24"/>
          <w:szCs w:val="24"/>
        </w:rPr>
      </w:pPr>
    </w:p>
    <w:p w:rsidR="0000388D" w:rsidRPr="00075501" w:rsidRDefault="0000388D" w:rsidP="000B569E">
      <w:pPr>
        <w:rPr>
          <w:sz w:val="24"/>
          <w:szCs w:val="24"/>
        </w:rPr>
      </w:pPr>
      <w:r w:rsidRPr="00075501">
        <w:rPr>
          <w:sz w:val="24"/>
          <w:szCs w:val="24"/>
        </w:rPr>
        <w:tab/>
      </w:r>
      <w:r w:rsidRPr="00075501">
        <w:rPr>
          <w:sz w:val="24"/>
          <w:szCs w:val="24"/>
        </w:rPr>
        <w:tab/>
      </w:r>
      <w:r w:rsidRPr="00075501">
        <w:rPr>
          <w:sz w:val="24"/>
          <w:szCs w:val="24"/>
        </w:rPr>
        <w:tab/>
      </w:r>
      <w:r w:rsidRPr="00075501">
        <w:rPr>
          <w:sz w:val="24"/>
          <w:szCs w:val="24"/>
        </w:rPr>
        <w:tab/>
      </w:r>
      <w:r w:rsidRPr="00075501">
        <w:rPr>
          <w:sz w:val="24"/>
          <w:szCs w:val="24"/>
        </w:rPr>
        <w:tab/>
      </w:r>
      <w:r w:rsidRPr="00075501">
        <w:rPr>
          <w:sz w:val="24"/>
          <w:szCs w:val="24"/>
        </w:rPr>
        <w:tab/>
      </w:r>
      <w:r w:rsidRPr="00075501">
        <w:rPr>
          <w:sz w:val="24"/>
          <w:szCs w:val="24"/>
        </w:rPr>
        <w:tab/>
      </w:r>
      <w:r w:rsidRPr="00075501">
        <w:rPr>
          <w:sz w:val="24"/>
          <w:szCs w:val="24"/>
        </w:rPr>
        <w:tab/>
      </w:r>
      <w:r w:rsidRPr="00075501">
        <w:rPr>
          <w:sz w:val="24"/>
          <w:szCs w:val="24"/>
        </w:rPr>
        <w:tab/>
        <w:t>Додаток</w:t>
      </w:r>
    </w:p>
    <w:p w:rsidR="0000388D" w:rsidRPr="00075501" w:rsidRDefault="0000388D" w:rsidP="000B569E">
      <w:pPr>
        <w:jc w:val="both"/>
        <w:rPr>
          <w:sz w:val="24"/>
          <w:szCs w:val="24"/>
        </w:rPr>
      </w:pPr>
      <w:r w:rsidRPr="00075501">
        <w:rPr>
          <w:sz w:val="24"/>
          <w:szCs w:val="24"/>
        </w:rPr>
        <w:tab/>
      </w:r>
      <w:r w:rsidRPr="00075501">
        <w:rPr>
          <w:sz w:val="24"/>
          <w:szCs w:val="24"/>
        </w:rPr>
        <w:tab/>
      </w:r>
      <w:r w:rsidRPr="00075501">
        <w:rPr>
          <w:sz w:val="24"/>
          <w:szCs w:val="24"/>
        </w:rPr>
        <w:tab/>
      </w:r>
      <w:r w:rsidRPr="00075501">
        <w:rPr>
          <w:sz w:val="24"/>
          <w:szCs w:val="24"/>
        </w:rPr>
        <w:tab/>
      </w:r>
      <w:r w:rsidRPr="00075501">
        <w:rPr>
          <w:sz w:val="24"/>
          <w:szCs w:val="24"/>
        </w:rPr>
        <w:tab/>
      </w:r>
      <w:r w:rsidRPr="00075501">
        <w:rPr>
          <w:sz w:val="24"/>
          <w:szCs w:val="24"/>
        </w:rPr>
        <w:tab/>
      </w:r>
      <w:r w:rsidRPr="00075501">
        <w:rPr>
          <w:sz w:val="24"/>
          <w:szCs w:val="24"/>
        </w:rPr>
        <w:tab/>
      </w:r>
      <w:r w:rsidRPr="00075501">
        <w:rPr>
          <w:sz w:val="24"/>
          <w:szCs w:val="24"/>
        </w:rPr>
        <w:tab/>
      </w:r>
      <w:r w:rsidRPr="00075501">
        <w:rPr>
          <w:sz w:val="24"/>
          <w:szCs w:val="24"/>
        </w:rPr>
        <w:tab/>
        <w:t xml:space="preserve">до рішення </w:t>
      </w:r>
      <w:r w:rsidRPr="00075501">
        <w:rPr>
          <w:color w:val="000000"/>
          <w:sz w:val="24"/>
          <w:szCs w:val="24"/>
        </w:rPr>
        <w:t xml:space="preserve">районної ради </w:t>
      </w:r>
    </w:p>
    <w:p w:rsidR="0000388D" w:rsidRPr="00075501" w:rsidRDefault="0000388D" w:rsidP="000B569E">
      <w:pPr>
        <w:jc w:val="both"/>
        <w:rPr>
          <w:sz w:val="24"/>
          <w:szCs w:val="24"/>
        </w:rPr>
      </w:pPr>
      <w:r w:rsidRPr="00075501">
        <w:rPr>
          <w:b/>
          <w:sz w:val="24"/>
          <w:szCs w:val="24"/>
        </w:rPr>
        <w:tab/>
      </w:r>
      <w:r w:rsidRPr="00075501">
        <w:rPr>
          <w:b/>
          <w:sz w:val="24"/>
          <w:szCs w:val="24"/>
        </w:rPr>
        <w:tab/>
      </w:r>
      <w:r w:rsidRPr="00075501">
        <w:rPr>
          <w:b/>
          <w:sz w:val="24"/>
          <w:szCs w:val="24"/>
        </w:rPr>
        <w:tab/>
      </w:r>
      <w:r w:rsidRPr="00075501">
        <w:rPr>
          <w:b/>
          <w:sz w:val="24"/>
          <w:szCs w:val="24"/>
        </w:rPr>
        <w:tab/>
      </w:r>
      <w:r w:rsidRPr="00075501">
        <w:rPr>
          <w:b/>
          <w:sz w:val="24"/>
          <w:szCs w:val="24"/>
        </w:rPr>
        <w:tab/>
      </w:r>
      <w:r w:rsidRPr="00075501">
        <w:rPr>
          <w:b/>
          <w:sz w:val="24"/>
          <w:szCs w:val="24"/>
        </w:rPr>
        <w:tab/>
      </w:r>
      <w:r w:rsidRPr="00075501">
        <w:rPr>
          <w:b/>
          <w:sz w:val="24"/>
          <w:szCs w:val="24"/>
        </w:rPr>
        <w:tab/>
      </w:r>
      <w:r w:rsidRPr="00075501">
        <w:rPr>
          <w:b/>
          <w:sz w:val="24"/>
          <w:szCs w:val="24"/>
        </w:rPr>
        <w:tab/>
      </w:r>
      <w:r w:rsidRPr="00075501">
        <w:rPr>
          <w:b/>
          <w:sz w:val="24"/>
          <w:szCs w:val="24"/>
        </w:rPr>
        <w:tab/>
      </w:r>
      <w:r w:rsidRPr="00075501">
        <w:rPr>
          <w:sz w:val="24"/>
          <w:szCs w:val="24"/>
        </w:rPr>
        <w:t>від __________ року</w:t>
      </w:r>
      <w:r w:rsidRPr="00F21422">
        <w:rPr>
          <w:sz w:val="24"/>
          <w:szCs w:val="24"/>
        </w:rPr>
        <w:t xml:space="preserve"> </w:t>
      </w:r>
      <w:r w:rsidRPr="00075501">
        <w:rPr>
          <w:sz w:val="24"/>
          <w:szCs w:val="24"/>
        </w:rPr>
        <w:t>№ __</w:t>
      </w:r>
    </w:p>
    <w:p w:rsidR="0000388D" w:rsidRPr="000B569E" w:rsidRDefault="0000388D" w:rsidP="000B569E">
      <w:pPr>
        <w:jc w:val="both"/>
      </w:pPr>
    </w:p>
    <w:p w:rsidR="0000388D" w:rsidRPr="000B569E" w:rsidRDefault="0000388D" w:rsidP="000B569E">
      <w:pPr>
        <w:jc w:val="center"/>
      </w:pPr>
      <w:r w:rsidRPr="000B569E">
        <w:t>СКЛАД</w:t>
      </w:r>
    </w:p>
    <w:p w:rsidR="0000388D" w:rsidRPr="000B569E" w:rsidRDefault="0000388D" w:rsidP="000B569E">
      <w:pPr>
        <w:ind w:firstLine="720"/>
        <w:jc w:val="center"/>
      </w:pPr>
      <w:r w:rsidRPr="000B569E">
        <w:t>ліквідаційної комісії з припинення діяльності</w:t>
      </w:r>
    </w:p>
    <w:p w:rsidR="0000388D" w:rsidRDefault="0000388D" w:rsidP="00F93300">
      <w:pPr>
        <w:jc w:val="center"/>
      </w:pPr>
      <w:r w:rsidRPr="00F93300">
        <w:t>комунальної установи Новофедорівська загальноосвітня  школа I-II ступенів Пологівської районної ради Запорізької області (код ЄДРПОУ 26317906)</w:t>
      </w:r>
    </w:p>
    <w:p w:rsidR="0000388D" w:rsidRPr="000B569E" w:rsidRDefault="0000388D" w:rsidP="000B569E">
      <w:pPr>
        <w:rPr>
          <w:b/>
        </w:rPr>
      </w:pPr>
    </w:p>
    <w:p w:rsidR="0000388D" w:rsidRPr="000B569E" w:rsidRDefault="0000388D" w:rsidP="000B569E">
      <w:pPr>
        <w:ind w:firstLine="720"/>
      </w:pPr>
      <w:r w:rsidRPr="000B569E">
        <w:t xml:space="preserve">Голова  ліквідаційної комісії: </w:t>
      </w:r>
    </w:p>
    <w:p w:rsidR="0000388D" w:rsidRPr="000B569E" w:rsidRDefault="0000388D" w:rsidP="000B569E">
      <w:pPr>
        <w:ind w:firstLine="720"/>
        <w:jc w:val="both"/>
      </w:pPr>
      <w:r w:rsidRPr="000B569E">
        <w:t>Капітонов Павло Вікторович – начальник відділу освіти, молоді та спорту Пологівської районної державної адміністрації Запорізької області, (реєстраційний номер облікової картки платника податків 2204717197, зареєстровано за адресою: 70600, Запорізька область, Пологівський район, м. Пологи, вул. Садова,56).</w:t>
      </w:r>
    </w:p>
    <w:p w:rsidR="0000388D" w:rsidRPr="000B569E" w:rsidRDefault="0000388D" w:rsidP="000B569E">
      <w:pPr>
        <w:ind w:firstLine="720"/>
        <w:jc w:val="both"/>
        <w:rPr>
          <w:b/>
        </w:rPr>
      </w:pPr>
    </w:p>
    <w:p w:rsidR="0000388D" w:rsidRPr="000B569E" w:rsidRDefault="0000388D" w:rsidP="000B569E">
      <w:pPr>
        <w:ind w:firstLine="720"/>
        <w:jc w:val="both"/>
      </w:pPr>
      <w:r w:rsidRPr="000B569E">
        <w:t xml:space="preserve">Члени ліквідаційної комісії </w:t>
      </w:r>
    </w:p>
    <w:p w:rsidR="0000388D" w:rsidRPr="000B569E" w:rsidRDefault="0000388D" w:rsidP="000B569E">
      <w:pPr>
        <w:ind w:firstLine="720"/>
        <w:jc w:val="both"/>
      </w:pPr>
      <w:r w:rsidRPr="000B569E">
        <w:t>Шевченко Ігор Олександрович –</w:t>
      </w:r>
      <w:r>
        <w:t xml:space="preserve"> заступник голови районної ради</w:t>
      </w:r>
      <w:r w:rsidRPr="000B569E">
        <w:t xml:space="preserve"> </w:t>
      </w:r>
      <w:r>
        <w:t>(</w:t>
      </w:r>
      <w:r w:rsidRPr="000B569E">
        <w:t>реєстраційний номер облікової картки платника податків _________________</w:t>
      </w:r>
      <w:r>
        <w:t>)</w:t>
      </w:r>
      <w:r w:rsidRPr="000B569E">
        <w:t>;</w:t>
      </w:r>
    </w:p>
    <w:p w:rsidR="0000388D" w:rsidRPr="000B569E" w:rsidRDefault="0000388D" w:rsidP="000B569E">
      <w:pPr>
        <w:ind w:firstLine="720"/>
        <w:jc w:val="both"/>
      </w:pPr>
      <w:r w:rsidRPr="000B569E">
        <w:t>Півень Ірина Григорівна – заступник голови Пологівської районної державної ад</w:t>
      </w:r>
      <w:r>
        <w:t>міністрації Запорізької області</w:t>
      </w:r>
      <w:r w:rsidRPr="000B569E">
        <w:t xml:space="preserve"> </w:t>
      </w:r>
      <w:r>
        <w:t>(</w:t>
      </w:r>
      <w:r w:rsidRPr="000B569E">
        <w:t>реєстраційний номер облікової картки платника податків ______________________</w:t>
      </w:r>
      <w:r>
        <w:t>)</w:t>
      </w:r>
      <w:r w:rsidRPr="000B569E">
        <w:t>;</w:t>
      </w:r>
    </w:p>
    <w:p w:rsidR="0000388D" w:rsidRPr="00A63967" w:rsidRDefault="0000388D" w:rsidP="008A326E">
      <w:pPr>
        <w:ind w:firstLine="720"/>
        <w:jc w:val="both"/>
      </w:pPr>
      <w:r w:rsidRPr="00A63967">
        <w:t xml:space="preserve">Клименко Світлана Володимирівна – головний бухгалтер централізованої  бухгалтерії відділу освіти, молоді та спорту Пологівської районної державної адміністрації Запорізької області (реєстраційний номер облікової картки платника податків </w:t>
      </w:r>
      <w:r>
        <w:t>_______________</w:t>
      </w:r>
      <w:r w:rsidRPr="00A63967">
        <w:t>);</w:t>
      </w:r>
    </w:p>
    <w:p w:rsidR="0000388D" w:rsidRPr="00A63967" w:rsidRDefault="0000388D" w:rsidP="008A326E">
      <w:pPr>
        <w:ind w:firstLine="720"/>
        <w:jc w:val="both"/>
      </w:pPr>
      <w:r w:rsidRPr="00A63967">
        <w:t xml:space="preserve">Корж Тамара Миколаївна – бухгалтер централізованої  бухгалтерії відділу освіти, молоді та спорту Пологівської районної державної адміністрації Запорізької області (реєстраційний номер облікової картки платника податків </w:t>
      </w:r>
      <w:r>
        <w:t>_______________</w:t>
      </w:r>
      <w:r w:rsidRPr="00A63967">
        <w:t>);</w:t>
      </w:r>
    </w:p>
    <w:p w:rsidR="0000388D" w:rsidRPr="00A63967" w:rsidRDefault="0000388D" w:rsidP="008A326E">
      <w:pPr>
        <w:ind w:firstLine="720"/>
        <w:jc w:val="both"/>
      </w:pPr>
      <w:r w:rsidRPr="00A63967">
        <w:t xml:space="preserve">Кучер Катерина Михайлівна – юрисконсульт відділу освіти, молоді та спорту Пологівської районної державної адміністрації Запорізької області (реєстраційний номер облікової картки платника податків </w:t>
      </w:r>
      <w:r>
        <w:t>_______________</w:t>
      </w:r>
      <w:r w:rsidRPr="00A63967">
        <w:t>).</w:t>
      </w:r>
    </w:p>
    <w:p w:rsidR="0000388D" w:rsidRPr="000B569E" w:rsidRDefault="0000388D" w:rsidP="000B569E">
      <w:pPr>
        <w:ind w:firstLine="720"/>
        <w:jc w:val="both"/>
      </w:pPr>
      <w:r w:rsidRPr="000B569E">
        <w:t xml:space="preserve"> </w:t>
      </w:r>
    </w:p>
    <w:p w:rsidR="0000388D" w:rsidRPr="000B569E" w:rsidRDefault="0000388D" w:rsidP="000B569E">
      <w:pPr>
        <w:ind w:firstLine="720"/>
        <w:jc w:val="both"/>
      </w:pPr>
    </w:p>
    <w:p w:rsidR="0000388D" w:rsidRPr="000B569E" w:rsidRDefault="0000388D" w:rsidP="000B569E">
      <w:pPr>
        <w:ind w:firstLine="720"/>
        <w:jc w:val="both"/>
      </w:pPr>
    </w:p>
    <w:p w:rsidR="0000388D" w:rsidRPr="000B569E" w:rsidRDefault="0000388D" w:rsidP="000B569E">
      <w:pPr>
        <w:jc w:val="both"/>
      </w:pPr>
      <w:r w:rsidRPr="000B569E">
        <w:t>Голова ради</w:t>
      </w:r>
      <w:r w:rsidRPr="000B569E">
        <w:tab/>
      </w:r>
      <w:r w:rsidRPr="000B569E">
        <w:tab/>
      </w:r>
      <w:r w:rsidRPr="000B569E">
        <w:tab/>
      </w:r>
      <w:r w:rsidRPr="000B569E">
        <w:tab/>
      </w:r>
      <w:r w:rsidRPr="000B569E">
        <w:tab/>
      </w:r>
      <w:r w:rsidRPr="000B569E">
        <w:tab/>
      </w:r>
      <w:r w:rsidRPr="000B569E">
        <w:tab/>
      </w:r>
      <w:r w:rsidRPr="000B569E">
        <w:tab/>
        <w:t>О.П. Покутній</w:t>
      </w:r>
    </w:p>
    <w:p w:rsidR="0000388D" w:rsidRPr="000B569E" w:rsidRDefault="0000388D" w:rsidP="000B569E">
      <w:pPr>
        <w:ind w:firstLine="720"/>
        <w:jc w:val="both"/>
      </w:pPr>
    </w:p>
    <w:p w:rsidR="0000388D" w:rsidRPr="000B569E" w:rsidRDefault="0000388D" w:rsidP="000B569E">
      <w:pPr>
        <w:jc w:val="both"/>
        <w:rPr>
          <w:b/>
        </w:rPr>
      </w:pPr>
      <w:r w:rsidRPr="000B569E">
        <w:rPr>
          <w:b/>
        </w:rPr>
        <w:t xml:space="preserve">    </w:t>
      </w:r>
    </w:p>
    <w:p w:rsidR="0000388D" w:rsidRPr="000B569E" w:rsidRDefault="0000388D" w:rsidP="000B569E">
      <w:pPr>
        <w:ind w:firstLine="720"/>
        <w:jc w:val="both"/>
        <w:rPr>
          <w:b/>
        </w:rPr>
      </w:pPr>
    </w:p>
    <w:p w:rsidR="0000388D" w:rsidRPr="000B569E" w:rsidRDefault="0000388D" w:rsidP="000B569E">
      <w:pPr>
        <w:tabs>
          <w:tab w:val="left" w:pos="840"/>
          <w:tab w:val="left" w:pos="4536"/>
        </w:tabs>
        <w:ind w:left="48" w:hanging="24"/>
        <w:jc w:val="both"/>
        <w:rPr>
          <w:b/>
          <w:szCs w:val="20"/>
        </w:rPr>
      </w:pPr>
    </w:p>
    <w:p w:rsidR="0000388D" w:rsidRPr="000B569E" w:rsidRDefault="0000388D" w:rsidP="000B569E">
      <w:pPr>
        <w:tabs>
          <w:tab w:val="left" w:pos="1104"/>
          <w:tab w:val="left" w:pos="4536"/>
        </w:tabs>
        <w:jc w:val="both"/>
        <w:rPr>
          <w:b/>
          <w:szCs w:val="24"/>
        </w:rPr>
      </w:pPr>
    </w:p>
    <w:p w:rsidR="0000388D" w:rsidRDefault="0000388D" w:rsidP="000B569E">
      <w:pPr>
        <w:tabs>
          <w:tab w:val="left" w:pos="1128"/>
          <w:tab w:val="left" w:pos="4536"/>
        </w:tabs>
        <w:jc w:val="both"/>
        <w:rPr>
          <w:szCs w:val="24"/>
        </w:rPr>
      </w:pPr>
    </w:p>
    <w:p w:rsidR="0000388D" w:rsidRPr="000B569E" w:rsidRDefault="0000388D" w:rsidP="000B569E">
      <w:pPr>
        <w:tabs>
          <w:tab w:val="left" w:pos="1128"/>
          <w:tab w:val="left" w:pos="4536"/>
        </w:tabs>
        <w:jc w:val="both"/>
        <w:rPr>
          <w:szCs w:val="24"/>
        </w:rPr>
      </w:pPr>
    </w:p>
    <w:p w:rsidR="0000388D" w:rsidRPr="000B569E" w:rsidRDefault="0000388D" w:rsidP="000B569E">
      <w:pPr>
        <w:jc w:val="center"/>
        <w:rPr>
          <w:b/>
        </w:rPr>
      </w:pPr>
      <w:r w:rsidRPr="000B569E">
        <w:rPr>
          <w:b/>
        </w:rPr>
        <w:t>ПОЯСНЮВАЛЬНА ЗАПИСКА</w:t>
      </w:r>
    </w:p>
    <w:p w:rsidR="0000388D" w:rsidRPr="000B569E" w:rsidRDefault="0000388D" w:rsidP="000B569E">
      <w:pPr>
        <w:jc w:val="center"/>
        <w:rPr>
          <w:b/>
        </w:rPr>
      </w:pPr>
      <w:r w:rsidRPr="000B569E">
        <w:rPr>
          <w:b/>
        </w:rPr>
        <w:t xml:space="preserve">до проекту рішення Пологівської районної ради </w:t>
      </w:r>
    </w:p>
    <w:p w:rsidR="0000388D" w:rsidRPr="000B569E" w:rsidRDefault="0000388D" w:rsidP="000B569E">
      <w:pPr>
        <w:jc w:val="center"/>
        <w:rPr>
          <w:b/>
        </w:rPr>
      </w:pPr>
      <w:r w:rsidRPr="000B569E">
        <w:rPr>
          <w:b/>
        </w:rPr>
        <w:t>«</w:t>
      </w:r>
      <w:r w:rsidRPr="00F93300">
        <w:rPr>
          <w:b/>
        </w:rPr>
        <w:t>Про припинення комунальної установи Новофедорівська загальноосвітня  школа I-II ступенів Пологівської районної ради Запорізької області шляхом ліквідації</w:t>
      </w:r>
      <w:r w:rsidRPr="000B569E">
        <w:rPr>
          <w:b/>
        </w:rPr>
        <w:t>»</w:t>
      </w:r>
    </w:p>
    <w:p w:rsidR="0000388D" w:rsidRDefault="0000388D" w:rsidP="00F21422">
      <w:pPr>
        <w:ind w:firstLine="708"/>
        <w:jc w:val="both"/>
      </w:pPr>
    </w:p>
    <w:p w:rsidR="0000388D" w:rsidRPr="00A63967" w:rsidRDefault="0000388D" w:rsidP="00F21422">
      <w:pPr>
        <w:ind w:firstLine="708"/>
        <w:jc w:val="both"/>
      </w:pPr>
      <w:r w:rsidRPr="00A63967">
        <w:t xml:space="preserve">Проект даного рішення розроблено з метою забезпечення ефективності навчального процесу та раціонального використання коштів районного бюджету, в зв’язку з відсутністю контингенту учнів на території, що обслуговується </w:t>
      </w:r>
      <w:r w:rsidRPr="00F21422">
        <w:t>Новофедорівська загальноосвітня  школа I-II ступенів Пологівської районної ради Запорізької області</w:t>
      </w:r>
      <w:r w:rsidRPr="00A63967">
        <w:t>, керуючись статтями 43, 60 Закону України «Про місцеве самоврядування в Україні», Законом України «Про внесення змін до деяких законодавчих актів Укра</w:t>
      </w:r>
      <w:r>
        <w:t>їни» від 24.12.2015 № 911-VІІІ</w:t>
      </w:r>
      <w:r w:rsidRPr="00A63967">
        <w:t xml:space="preserve">, статтями 104, 105, 110, 111, 112 Цивільного кодексу України, частиною 6 статті 11 Закону України «Про загальну середню освіту». </w:t>
      </w:r>
    </w:p>
    <w:p w:rsidR="0000388D" w:rsidRDefault="0000388D" w:rsidP="00F21422">
      <w:pPr>
        <w:ind w:firstLine="708"/>
        <w:jc w:val="both"/>
      </w:pPr>
      <w:r>
        <w:t>У 2015-2016 навчальному році у закладі навчається 27 учнів. За прогнозованими даними кількість  учнівського контингенту має тенденцію до зменшення: у 2016-2017 н. р. – 22 учні, у 2017-2018 н. р. – 21 учень.</w:t>
      </w:r>
    </w:p>
    <w:p w:rsidR="0000388D" w:rsidRDefault="0000388D" w:rsidP="00F21422">
      <w:pPr>
        <w:ind w:firstLine="708"/>
        <w:jc w:val="both"/>
      </w:pPr>
      <w:r>
        <w:t>Затрати на заклад у 2016 році складатимуть 573 154 грн. Вартість навчання одного учня – 21228 грн., це також один з найвищих показників серед закладів району.</w:t>
      </w:r>
    </w:p>
    <w:p w:rsidR="0000388D" w:rsidRDefault="0000388D" w:rsidP="00F21422">
      <w:pPr>
        <w:ind w:firstLine="708"/>
        <w:jc w:val="both"/>
      </w:pPr>
      <w:r>
        <w:t>Протягом останніх років, з часу реорганізації Новофедорівської ЗОШ І-ІІІ ст. у ЗОШ І-ІІ ст., здійснюється підвезення дітей села, учнів старших класів (10-11-х) до Вербівської ЗОШ І-ІІІ ст. Тобто проблеми підвезення учнів не існуватиме, маршрут відпрацьовано, автобус одним рейсом умістить усіх дітей.</w:t>
      </w:r>
    </w:p>
    <w:p w:rsidR="0000388D" w:rsidRDefault="0000388D" w:rsidP="00F21422">
      <w:pPr>
        <w:ind w:firstLine="708"/>
        <w:jc w:val="both"/>
        <w:rPr>
          <w:b/>
          <w:i/>
        </w:rPr>
      </w:pPr>
      <w:r>
        <w:t xml:space="preserve">У Вербівській ЗОШ І-ІІІ ст., приміщення якої розраховане на 540 місць, навчається 94 учні, таким чином вона зможе прийняти учнів Новофедорівської школи (учнів  стане 121 – 22% заповнення, кількість класів не зміниться). </w:t>
      </w:r>
    </w:p>
    <w:p w:rsidR="0000388D" w:rsidRDefault="0000388D" w:rsidP="00F21422">
      <w:pPr>
        <w:ind w:firstLine="708"/>
        <w:jc w:val="both"/>
      </w:pPr>
      <w:r>
        <w:t xml:space="preserve">Закриття школи призведе до вивільнення 6 педагогічних працівників, всі потребуватимуть працевлаштування. Проживають у місті 3. </w:t>
      </w:r>
    </w:p>
    <w:p w:rsidR="0000388D" w:rsidRDefault="0000388D" w:rsidP="00F21422">
      <w:pPr>
        <w:ind w:firstLine="708"/>
        <w:jc w:val="both"/>
      </w:pPr>
      <w:r>
        <w:t xml:space="preserve">За попередніми розрахунками в разі закриття Новофедорівської ЗОШ І-ІІ ст. орієнтовна економія коштів складе </w:t>
      </w:r>
      <w:r>
        <w:rPr>
          <w:b/>
        </w:rPr>
        <w:t xml:space="preserve">573 000грн. (таблиця 3). </w:t>
      </w:r>
      <w:r>
        <w:t xml:space="preserve">В разі продовження функціонування, як зазначалося раніше, є нагальна проблема системи електроопалення. </w:t>
      </w:r>
    </w:p>
    <w:p w:rsidR="0000388D" w:rsidRDefault="0000388D" w:rsidP="00F21422">
      <w:pPr>
        <w:ind w:firstLine="708"/>
        <w:jc w:val="both"/>
      </w:pPr>
      <w:bookmarkStart w:id="0" w:name="_GoBack"/>
      <w:bookmarkEnd w:id="0"/>
      <w:r>
        <w:t>Є очевидним те, що умови у Вербівській ЗОШ І-ІІІ ст. для учнів Новофедорівської ЗОШ І-ІІІ ст. будуть значно сприятливішими для навчання, розвитку та виховання, особистісного становлення. Наявність кабінетів, кращої навчальної бази для проведення уроків, особливо з точних дисциплін: фізики, хімії, інформатики, спортивних зал та майданчиків, бібліотек значно підвищує рівень навчального середовища. Займаючись у гуртках, беручи участь у позашкільній виховній роботі: конкурсах, святах тощо, діти матимуть більше можливостей для особистісного розвитку. Навчання у школі, де велика кількість учнів, дає можливість досягнення більш вищого рівня соціалізації.</w:t>
      </w:r>
    </w:p>
    <w:p w:rsidR="0000388D" w:rsidRPr="000B569E" w:rsidRDefault="0000388D" w:rsidP="000B569E">
      <w:pPr>
        <w:tabs>
          <w:tab w:val="left" w:pos="3600"/>
        </w:tabs>
        <w:rPr>
          <w:b/>
        </w:rPr>
      </w:pPr>
    </w:p>
    <w:p w:rsidR="0000388D" w:rsidRPr="000B569E" w:rsidRDefault="0000388D" w:rsidP="000B569E">
      <w:pPr>
        <w:jc w:val="both"/>
      </w:pPr>
    </w:p>
    <w:p w:rsidR="0000388D" w:rsidRPr="000B569E" w:rsidRDefault="0000388D" w:rsidP="000B569E">
      <w:pPr>
        <w:jc w:val="both"/>
      </w:pPr>
      <w:r w:rsidRPr="000B569E">
        <w:t>Начальник відділу освіти,</w:t>
      </w:r>
    </w:p>
    <w:p w:rsidR="0000388D" w:rsidRPr="000B569E" w:rsidRDefault="0000388D" w:rsidP="000B569E">
      <w:pPr>
        <w:jc w:val="both"/>
      </w:pPr>
      <w:r w:rsidRPr="000B569E">
        <w:t>молоді та спорту</w:t>
      </w:r>
      <w:r w:rsidRPr="000B569E">
        <w:tab/>
      </w:r>
      <w:r w:rsidRPr="000B569E">
        <w:tab/>
      </w:r>
      <w:r w:rsidRPr="000B569E">
        <w:tab/>
      </w:r>
      <w:r w:rsidRPr="000B569E">
        <w:tab/>
      </w:r>
      <w:r w:rsidRPr="000B569E">
        <w:tab/>
      </w:r>
      <w:r w:rsidRPr="000B569E">
        <w:tab/>
      </w:r>
      <w:r w:rsidRPr="000B569E">
        <w:tab/>
      </w:r>
      <w:r w:rsidRPr="000B569E">
        <w:tab/>
        <w:t>П.В. Капітонов</w:t>
      </w:r>
    </w:p>
    <w:p w:rsidR="0000388D" w:rsidRPr="000B569E" w:rsidRDefault="0000388D" w:rsidP="000B569E">
      <w:pPr>
        <w:jc w:val="both"/>
        <w:rPr>
          <w:b/>
        </w:rPr>
      </w:pPr>
    </w:p>
    <w:p w:rsidR="0000388D" w:rsidRPr="000B569E" w:rsidRDefault="0000388D" w:rsidP="000B569E">
      <w:pPr>
        <w:spacing w:line="240" w:lineRule="exact"/>
      </w:pPr>
    </w:p>
    <w:p w:rsidR="0000388D" w:rsidRDefault="0000388D"/>
    <w:sectPr w:rsidR="0000388D" w:rsidSect="00075501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388D" w:rsidRDefault="0000388D">
      <w:r>
        <w:separator/>
      </w:r>
    </w:p>
  </w:endnote>
  <w:endnote w:type="continuationSeparator" w:id="0">
    <w:p w:rsidR="0000388D" w:rsidRDefault="000038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388D" w:rsidRDefault="0000388D">
      <w:r>
        <w:separator/>
      </w:r>
    </w:p>
  </w:footnote>
  <w:footnote w:type="continuationSeparator" w:id="0">
    <w:p w:rsidR="0000388D" w:rsidRDefault="000038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569E"/>
    <w:rsid w:val="0000388D"/>
    <w:rsid w:val="00075501"/>
    <w:rsid w:val="000B569E"/>
    <w:rsid w:val="00100461"/>
    <w:rsid w:val="003555B2"/>
    <w:rsid w:val="003F484A"/>
    <w:rsid w:val="00694451"/>
    <w:rsid w:val="00694FEE"/>
    <w:rsid w:val="006D6B5B"/>
    <w:rsid w:val="007E5533"/>
    <w:rsid w:val="008955F3"/>
    <w:rsid w:val="008A326E"/>
    <w:rsid w:val="0090376E"/>
    <w:rsid w:val="00935543"/>
    <w:rsid w:val="00942D24"/>
    <w:rsid w:val="00A26034"/>
    <w:rsid w:val="00A63967"/>
    <w:rsid w:val="00A84113"/>
    <w:rsid w:val="00B40B0B"/>
    <w:rsid w:val="00B50601"/>
    <w:rsid w:val="00C86CAA"/>
    <w:rsid w:val="00ED30D7"/>
    <w:rsid w:val="00F21422"/>
    <w:rsid w:val="00F93300"/>
    <w:rsid w:val="00FB5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533"/>
    <w:rPr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E5533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243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</TotalTime>
  <Pages>5</Pages>
  <Words>1037</Words>
  <Characters>5916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RVO</dc:creator>
  <cp:keywords/>
  <dc:description/>
  <cp:lastModifiedBy>Plevako</cp:lastModifiedBy>
  <cp:revision>8</cp:revision>
  <cp:lastPrinted>2016-05-16T07:53:00Z</cp:lastPrinted>
  <dcterms:created xsi:type="dcterms:W3CDTF">2016-05-11T19:07:00Z</dcterms:created>
  <dcterms:modified xsi:type="dcterms:W3CDTF">2016-05-24T13:46:00Z</dcterms:modified>
</cp:coreProperties>
</file>